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1A9C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C3015" w:rsidRPr="0052681C" w14:paraId="59D1A9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6" w14:textId="77777777" w:rsidR="00EC3015" w:rsidRPr="0052681C" w:rsidRDefault="00EC3015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7" w14:textId="77777777" w:rsidR="00EC3015" w:rsidRPr="0002676B" w:rsidRDefault="00E33F7C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202A_1</w:t>
            </w:r>
            <w:r>
              <w:rPr>
                <w:b/>
                <w:sz w:val="26"/>
                <w:szCs w:val="26"/>
              </w:rPr>
              <w:t>1</w:t>
            </w:r>
            <w:r w:rsidR="00EC3015" w:rsidRPr="009F0BB9">
              <w:rPr>
                <w:b/>
                <w:sz w:val="26"/>
                <w:szCs w:val="26"/>
                <w:lang w:val="en-US"/>
              </w:rPr>
              <w:t>9</w:t>
            </w:r>
          </w:p>
        </w:tc>
      </w:tr>
      <w:tr w:rsidR="00EC3015" w:rsidRPr="0052681C" w14:paraId="59D1A9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9" w14:textId="77777777" w:rsidR="00EC3015" w:rsidRPr="0052681C" w:rsidRDefault="00EC3015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A9CA" w14:textId="77777777" w:rsidR="00EC3015" w:rsidRPr="009F0BB9" w:rsidRDefault="006300CB" w:rsidP="00EC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00CB">
              <w:rPr>
                <w:b/>
                <w:sz w:val="26"/>
                <w:szCs w:val="26"/>
                <w:lang w:val="en-US"/>
              </w:rPr>
              <w:t>2001428</w:t>
            </w:r>
          </w:p>
        </w:tc>
      </w:tr>
    </w:tbl>
    <w:p w14:paraId="59D1A9C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9D1A9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9D1A9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9D1A9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9D1A9D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9D1A9D1" w14:textId="77777777" w:rsidR="00C44B8B" w:rsidRPr="0052681C" w:rsidRDefault="00C44B8B" w:rsidP="00C44B8B"/>
    <w:p w14:paraId="59D1A9D2" w14:textId="77777777" w:rsidR="00C44B8B" w:rsidRPr="0052681C" w:rsidRDefault="00C44B8B" w:rsidP="00C44B8B"/>
    <w:p w14:paraId="59D1A9D3" w14:textId="77777777" w:rsidR="00C44B8B" w:rsidRPr="0052681C" w:rsidRDefault="00C44B8B" w:rsidP="00C44B8B"/>
    <w:p w14:paraId="59D1A9D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9D1A9D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9D1A9D6" w14:textId="77777777" w:rsidR="00612811" w:rsidRPr="00367645" w:rsidRDefault="00282EC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40AF0" w:rsidRPr="00367645">
        <w:rPr>
          <w:b/>
          <w:sz w:val="26"/>
          <w:szCs w:val="26"/>
        </w:rPr>
        <w:t>Крюк КВ-22</w:t>
      </w:r>
      <w:r>
        <w:rPr>
          <w:b/>
          <w:sz w:val="26"/>
          <w:szCs w:val="26"/>
        </w:rPr>
        <w:t>)</w:t>
      </w:r>
      <w:r w:rsidR="009C0389" w:rsidRPr="00367645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67645">
        <w:rPr>
          <w:b/>
          <w:sz w:val="26"/>
          <w:szCs w:val="26"/>
        </w:rPr>
        <w:t xml:space="preserve"> </w:t>
      </w:r>
      <w:r w:rsidR="00AA670B" w:rsidRPr="003D4BE9">
        <w:rPr>
          <w:b/>
          <w:sz w:val="26"/>
          <w:szCs w:val="26"/>
          <w:u w:val="single"/>
        </w:rPr>
        <w:t>202</w:t>
      </w:r>
      <w:r w:rsidR="00AA670B" w:rsidRPr="003D4BE9">
        <w:rPr>
          <w:b/>
          <w:sz w:val="26"/>
          <w:szCs w:val="26"/>
          <w:u w:val="single"/>
          <w:lang w:val="en-US"/>
        </w:rPr>
        <w:t>A</w:t>
      </w:r>
    </w:p>
    <w:p w14:paraId="59D1A9D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9D1A9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9D1A9D9" w14:textId="77777777" w:rsidR="00776FBF" w:rsidRDefault="00641E44" w:rsidP="00C42371">
      <w:pPr>
        <w:tabs>
          <w:tab w:val="left" w:pos="1134"/>
        </w:tabs>
        <w:ind w:firstLine="709"/>
        <w:rPr>
          <w:sz w:val="24"/>
          <w:szCs w:val="24"/>
        </w:rPr>
      </w:pPr>
      <w:r w:rsidRPr="00367645">
        <w:rPr>
          <w:sz w:val="24"/>
          <w:szCs w:val="24"/>
        </w:rPr>
        <w:t xml:space="preserve">Технические требования, характеристики </w:t>
      </w:r>
      <w:r w:rsidR="00770408" w:rsidRPr="00367645">
        <w:rPr>
          <w:sz w:val="24"/>
          <w:szCs w:val="24"/>
        </w:rPr>
        <w:t>линейной арматуры и гасителей вибрации</w:t>
      </w:r>
      <w:r w:rsidR="005F3212" w:rsidRPr="00367645">
        <w:rPr>
          <w:sz w:val="24"/>
          <w:szCs w:val="24"/>
        </w:rPr>
        <w:t xml:space="preserve"> </w:t>
      </w:r>
      <w:r w:rsidR="004F4E9E" w:rsidRPr="00367645">
        <w:rPr>
          <w:sz w:val="24"/>
          <w:szCs w:val="24"/>
        </w:rPr>
        <w:t xml:space="preserve">должны соответствовать </w:t>
      </w:r>
      <w:r w:rsidR="00776FBF" w:rsidRPr="00367645">
        <w:rPr>
          <w:sz w:val="24"/>
          <w:szCs w:val="24"/>
        </w:rPr>
        <w:t>параметрам ГОСТ 17783-72 «Крюки для изоляторов воздушных линий электропередачи напряжением до 1000</w:t>
      </w:r>
      <w:r w:rsidR="00C42371" w:rsidRPr="00367645">
        <w:rPr>
          <w:sz w:val="24"/>
          <w:szCs w:val="24"/>
        </w:rPr>
        <w:t xml:space="preserve"> </w:t>
      </w:r>
      <w:r w:rsidR="00776FBF" w:rsidRPr="00367645">
        <w:rPr>
          <w:sz w:val="24"/>
          <w:szCs w:val="24"/>
        </w:rPr>
        <w:t>В, воздушных линий связи и радиотрансляционных сетей».</w:t>
      </w:r>
    </w:p>
    <w:p w14:paraId="59D1A9DA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B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C" w14:textId="77777777" w:rsidR="00367645" w:rsidRDefault="00367645" w:rsidP="006A252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9D1AA35" wp14:editId="59D1AA36">
            <wp:extent cx="2857500" cy="1428750"/>
            <wp:effectExtent l="0" t="0" r="0" b="0"/>
            <wp:docPr id="1" name="Рисунок 1" descr="&amp;Kcy;&amp;rcy;&amp;yucy;&amp;kcy; &amp;Kcy;&amp;Vcy;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rcy;&amp;yucy;&amp;kcy; &amp;Kcy;&amp;Vcy;-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A9DD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9DE" w14:textId="77777777" w:rsid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101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1415"/>
        <w:gridCol w:w="1223"/>
        <w:gridCol w:w="767"/>
        <w:gridCol w:w="922"/>
        <w:gridCol w:w="352"/>
        <w:gridCol w:w="412"/>
        <w:gridCol w:w="485"/>
        <w:gridCol w:w="485"/>
        <w:gridCol w:w="485"/>
        <w:gridCol w:w="352"/>
        <w:gridCol w:w="485"/>
        <w:gridCol w:w="877"/>
      </w:tblGrid>
      <w:tr w:rsidR="006A2526" w:rsidRPr="00367645" w14:paraId="59D1A9E5" w14:textId="77777777" w:rsidTr="006A2526">
        <w:trPr>
          <w:tblCellSpacing w:w="15" w:type="dxa"/>
          <w:jc w:val="center"/>
        </w:trPr>
        <w:tc>
          <w:tcPr>
            <w:tcW w:w="796" w:type="dxa"/>
            <w:vMerge w:val="restart"/>
          </w:tcPr>
          <w:p w14:paraId="59D1A9DF" w14:textId="77777777" w:rsidR="006A2526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крюка</w:t>
            </w:r>
          </w:p>
        </w:tc>
        <w:tc>
          <w:tcPr>
            <w:tcW w:w="1385" w:type="dxa"/>
            <w:vMerge w:val="restart"/>
            <w:vAlign w:val="center"/>
            <w:hideMark/>
          </w:tcPr>
          <w:p w14:paraId="59D1A9E0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</w:t>
            </w:r>
            <w:r w:rsidRPr="00367645">
              <w:rPr>
                <w:sz w:val="24"/>
                <w:szCs w:val="24"/>
              </w:rPr>
              <w:t>ряжение,</w:t>
            </w:r>
            <w:r>
              <w:rPr>
                <w:sz w:val="24"/>
                <w:szCs w:val="24"/>
              </w:rPr>
              <w:t xml:space="preserve"> </w:t>
            </w:r>
            <w:r w:rsidRPr="00367645">
              <w:rPr>
                <w:sz w:val="24"/>
                <w:szCs w:val="24"/>
              </w:rPr>
              <w:br/>
              <w:t>кВ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9D1A9E1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Тип</w:t>
            </w:r>
            <w:r w:rsidRPr="00367645">
              <w:rPr>
                <w:sz w:val="24"/>
                <w:szCs w:val="24"/>
              </w:rPr>
              <w:br/>
              <w:t>изолятора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9D1A9E2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Разрушающая</w:t>
            </w:r>
            <w:r w:rsidRPr="00367645">
              <w:rPr>
                <w:sz w:val="24"/>
                <w:szCs w:val="24"/>
              </w:rPr>
              <w:br/>
              <w:t>нагрузка</w:t>
            </w:r>
          </w:p>
        </w:tc>
        <w:tc>
          <w:tcPr>
            <w:tcW w:w="0" w:type="auto"/>
            <w:gridSpan w:val="7"/>
            <w:vAlign w:val="center"/>
            <w:hideMark/>
          </w:tcPr>
          <w:p w14:paraId="59D1A9E3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Размеры, мм </w:t>
            </w:r>
          </w:p>
        </w:tc>
        <w:tc>
          <w:tcPr>
            <w:tcW w:w="0" w:type="auto"/>
            <w:vAlign w:val="center"/>
            <w:hideMark/>
          </w:tcPr>
          <w:p w14:paraId="59D1A9E4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 </w:t>
            </w:r>
          </w:p>
        </w:tc>
      </w:tr>
      <w:tr w:rsidR="006A2526" w:rsidRPr="00367645" w14:paraId="59D1A9F3" w14:textId="77777777" w:rsidTr="006A2526">
        <w:trPr>
          <w:tblCellSpacing w:w="15" w:type="dxa"/>
          <w:jc w:val="center"/>
        </w:trPr>
        <w:tc>
          <w:tcPr>
            <w:tcW w:w="796" w:type="dxa"/>
            <w:vMerge/>
          </w:tcPr>
          <w:p w14:paraId="59D1A9E6" w14:textId="77777777" w:rsidR="006A2526" w:rsidRPr="00367645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85" w:type="dxa"/>
            <w:vMerge/>
            <w:vAlign w:val="center"/>
            <w:hideMark/>
          </w:tcPr>
          <w:p w14:paraId="59D1A9E7" w14:textId="77777777" w:rsidR="006A2526" w:rsidRPr="00367645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1A9E8" w14:textId="77777777" w:rsidR="006A2526" w:rsidRPr="00367645" w:rsidRDefault="006A2526" w:rsidP="0036764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D1A9E9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14:paraId="59D1A9EA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гориз.</w:t>
            </w:r>
          </w:p>
        </w:tc>
        <w:tc>
          <w:tcPr>
            <w:tcW w:w="0" w:type="auto"/>
            <w:vAlign w:val="center"/>
            <w:hideMark/>
          </w:tcPr>
          <w:p w14:paraId="59D1A9EB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9D1A9EC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D1</w:t>
            </w:r>
          </w:p>
        </w:tc>
        <w:tc>
          <w:tcPr>
            <w:tcW w:w="0" w:type="auto"/>
            <w:vAlign w:val="center"/>
            <w:hideMark/>
          </w:tcPr>
          <w:p w14:paraId="59D1A9ED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59D1A9EE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59D1A9EF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9D1A9F0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9D1A9F1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59D1A9F2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Масса,</w:t>
            </w:r>
            <w:r>
              <w:rPr>
                <w:sz w:val="24"/>
                <w:szCs w:val="24"/>
              </w:rPr>
              <w:t xml:space="preserve"> </w:t>
            </w:r>
            <w:r w:rsidRPr="00367645">
              <w:rPr>
                <w:sz w:val="24"/>
                <w:szCs w:val="24"/>
              </w:rPr>
              <w:br/>
              <w:t>кг</w:t>
            </w:r>
          </w:p>
        </w:tc>
      </w:tr>
      <w:tr w:rsidR="006A2526" w:rsidRPr="00367645" w14:paraId="59D1AA01" w14:textId="77777777" w:rsidTr="006A2526">
        <w:trPr>
          <w:tblCellSpacing w:w="15" w:type="dxa"/>
          <w:jc w:val="center"/>
        </w:trPr>
        <w:tc>
          <w:tcPr>
            <w:tcW w:w="796" w:type="dxa"/>
          </w:tcPr>
          <w:p w14:paraId="59D1A9F4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КВ-22</w:t>
            </w:r>
          </w:p>
        </w:tc>
        <w:tc>
          <w:tcPr>
            <w:tcW w:w="1385" w:type="dxa"/>
            <w:vAlign w:val="center"/>
            <w:hideMark/>
          </w:tcPr>
          <w:p w14:paraId="59D1A9F5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6-10</w:t>
            </w:r>
          </w:p>
        </w:tc>
        <w:tc>
          <w:tcPr>
            <w:tcW w:w="0" w:type="auto"/>
            <w:vAlign w:val="center"/>
            <w:hideMark/>
          </w:tcPr>
          <w:p w14:paraId="59D1A9F6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ШС-10Д</w:t>
            </w:r>
            <w:r w:rsidRPr="00367645">
              <w:rPr>
                <w:sz w:val="24"/>
                <w:szCs w:val="24"/>
              </w:rPr>
              <w:br/>
              <w:t>ШФ-10Г</w:t>
            </w:r>
            <w:r w:rsidRPr="00367645">
              <w:rPr>
                <w:sz w:val="24"/>
                <w:szCs w:val="24"/>
              </w:rPr>
              <w:br/>
              <w:t>ШФ-20Г</w:t>
            </w:r>
          </w:p>
        </w:tc>
        <w:tc>
          <w:tcPr>
            <w:tcW w:w="0" w:type="auto"/>
            <w:vAlign w:val="center"/>
            <w:hideMark/>
          </w:tcPr>
          <w:p w14:paraId="59D1A9F7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1,43</w:t>
            </w:r>
          </w:p>
        </w:tc>
        <w:tc>
          <w:tcPr>
            <w:tcW w:w="0" w:type="auto"/>
            <w:vAlign w:val="center"/>
            <w:hideMark/>
          </w:tcPr>
          <w:p w14:paraId="59D1A9F8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1,78</w:t>
            </w:r>
          </w:p>
        </w:tc>
        <w:tc>
          <w:tcPr>
            <w:tcW w:w="0" w:type="auto"/>
            <w:vAlign w:val="center"/>
            <w:hideMark/>
          </w:tcPr>
          <w:p w14:paraId="59D1A9F9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9D1A9FA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9D1A9FB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165</w:t>
            </w:r>
          </w:p>
        </w:tc>
        <w:tc>
          <w:tcPr>
            <w:tcW w:w="0" w:type="auto"/>
            <w:vAlign w:val="center"/>
            <w:hideMark/>
          </w:tcPr>
          <w:p w14:paraId="59D1A9FC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395</w:t>
            </w:r>
          </w:p>
        </w:tc>
        <w:tc>
          <w:tcPr>
            <w:tcW w:w="0" w:type="auto"/>
            <w:vAlign w:val="center"/>
            <w:hideMark/>
          </w:tcPr>
          <w:p w14:paraId="59D1A9FD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14:paraId="59D1A9FE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59D1A9FF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59D1AA00" w14:textId="77777777" w:rsidR="006A2526" w:rsidRPr="00367645" w:rsidRDefault="006A2526" w:rsidP="0036764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67645">
              <w:rPr>
                <w:sz w:val="24"/>
                <w:szCs w:val="24"/>
              </w:rPr>
              <w:t>1,7</w:t>
            </w:r>
          </w:p>
        </w:tc>
      </w:tr>
    </w:tbl>
    <w:p w14:paraId="59D1AA02" w14:textId="77777777" w:rsidR="00367645" w:rsidRPr="00367645" w:rsidRDefault="00367645" w:rsidP="00C42371">
      <w:pPr>
        <w:tabs>
          <w:tab w:val="left" w:pos="1134"/>
        </w:tabs>
        <w:ind w:firstLine="709"/>
        <w:rPr>
          <w:sz w:val="24"/>
          <w:szCs w:val="24"/>
        </w:rPr>
      </w:pPr>
    </w:p>
    <w:p w14:paraId="59D1AA03" w14:textId="77777777" w:rsidR="009E3455" w:rsidRPr="0052681C" w:rsidRDefault="009E3455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59D1AA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9D1AA0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9D1AA06" w14:textId="77777777" w:rsidR="00BA2D58" w:rsidRPr="0052681C" w:rsidRDefault="00BA2D58" w:rsidP="00BA2D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9D1AA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D1AA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D1AA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9D1AA0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D1AA0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9D1AA0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9D1AA0D" w14:textId="5F383A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476D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9D1AA0E" w14:textId="74FBAC0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1F7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9D1AA0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282EC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9D1AA10" w14:textId="77777777" w:rsidR="00DE0C6D" w:rsidRPr="0052681C" w:rsidRDefault="00843900" w:rsidP="00BA2D5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9D1AA1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9D1AA12" w14:textId="77777777" w:rsidR="009E3455" w:rsidRPr="009E3455" w:rsidRDefault="00D23D5D" w:rsidP="009E34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455">
        <w:rPr>
          <w:sz w:val="24"/>
          <w:szCs w:val="24"/>
        </w:rPr>
        <w:t>ГОСТ 17783-72</w:t>
      </w:r>
      <w:r w:rsidR="009E3455" w:rsidRPr="009E3455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BA2D58">
        <w:rPr>
          <w:sz w:val="24"/>
          <w:szCs w:val="24"/>
        </w:rPr>
        <w:t>;</w:t>
      </w:r>
    </w:p>
    <w:p w14:paraId="59D1AA1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9D1AA1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9D1AA1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D1AA1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9D1AA1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9D1AA1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9D1AA1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9D1AA1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9D1AA1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81FEA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9D1AA1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D1AA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9D1AA1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5755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D1AA1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D1AA2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9D1AA2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9D1AA2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D1AA2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9D1AA2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9D1AA2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9D1AA2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D1AA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9D1AA2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9D1AA2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9D1AA2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9D1AA2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9D1AA2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D1AA2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9D1AA2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9D1AA2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D1AA30" w14:textId="77777777" w:rsidR="001D6900" w:rsidRPr="0052681C" w:rsidRDefault="001D6900" w:rsidP="00451C4D">
      <w:pPr>
        <w:rPr>
          <w:sz w:val="26"/>
          <w:szCs w:val="26"/>
        </w:rPr>
      </w:pPr>
    </w:p>
    <w:p w14:paraId="59D1AA31" w14:textId="77777777" w:rsidR="004A2665" w:rsidRPr="0052681C" w:rsidRDefault="004A2665" w:rsidP="00451C4D">
      <w:pPr>
        <w:rPr>
          <w:sz w:val="26"/>
          <w:szCs w:val="26"/>
        </w:rPr>
      </w:pPr>
    </w:p>
    <w:p w14:paraId="59D1AA3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9D1AA3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9D1AA3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1AA39" w14:textId="77777777" w:rsidR="003461E8" w:rsidRDefault="003461E8">
      <w:r>
        <w:separator/>
      </w:r>
    </w:p>
  </w:endnote>
  <w:endnote w:type="continuationSeparator" w:id="0">
    <w:p w14:paraId="59D1AA3A" w14:textId="77777777" w:rsidR="003461E8" w:rsidRDefault="0034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1AA37" w14:textId="77777777" w:rsidR="003461E8" w:rsidRDefault="003461E8">
      <w:r>
        <w:separator/>
      </w:r>
    </w:p>
  </w:footnote>
  <w:footnote w:type="continuationSeparator" w:id="0">
    <w:p w14:paraId="59D1AA38" w14:textId="77777777" w:rsidR="003461E8" w:rsidRDefault="00346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1AA3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9D1AA3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86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861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3BD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2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EC7"/>
    <w:rsid w:val="00283DC1"/>
    <w:rsid w:val="0028492A"/>
    <w:rsid w:val="00284D1E"/>
    <w:rsid w:val="00285586"/>
    <w:rsid w:val="002855D1"/>
    <w:rsid w:val="00286120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28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1E8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64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BE9"/>
    <w:rsid w:val="003D644A"/>
    <w:rsid w:val="003D6545"/>
    <w:rsid w:val="003D7943"/>
    <w:rsid w:val="003D7B36"/>
    <w:rsid w:val="003D7B41"/>
    <w:rsid w:val="003E19E2"/>
    <w:rsid w:val="003E2BE8"/>
    <w:rsid w:val="003E5ED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278D0"/>
    <w:rsid w:val="00430179"/>
    <w:rsid w:val="00431951"/>
    <w:rsid w:val="0043338D"/>
    <w:rsid w:val="00435F58"/>
    <w:rsid w:val="00437205"/>
    <w:rsid w:val="0043769D"/>
    <w:rsid w:val="00437D8C"/>
    <w:rsid w:val="00440AF0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73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8AA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A03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0C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526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A4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FBF"/>
    <w:rsid w:val="007770E0"/>
    <w:rsid w:val="00777B6E"/>
    <w:rsid w:val="00780CEA"/>
    <w:rsid w:val="0078102C"/>
    <w:rsid w:val="00781FEA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6D9"/>
    <w:rsid w:val="00951657"/>
    <w:rsid w:val="009520A3"/>
    <w:rsid w:val="0095211C"/>
    <w:rsid w:val="009537B9"/>
    <w:rsid w:val="009538B8"/>
    <w:rsid w:val="00955E24"/>
    <w:rsid w:val="0095736F"/>
    <w:rsid w:val="0095755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455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02A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D5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559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37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CF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3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D5D"/>
    <w:rsid w:val="00D24F33"/>
    <w:rsid w:val="00D250F4"/>
    <w:rsid w:val="00D25D53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F7C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654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01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1A9C5"/>
  <w15:docId w15:val="{06B1295C-3F7D-426E-8D62-3E494D14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7D0F-0EEE-4439-BDBE-BD13E2F984BE}">
  <ds:schemaRefs>
    <ds:schemaRef ds:uri="http://schemas.microsoft.com/office/2006/metadata/properties"/>
    <ds:schemaRef ds:uri="http://purl.org/dc/terms/"/>
    <ds:schemaRef ds:uri="aeb3e8e0-784a-4348-b8a9-74d788c4fa59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C5AD51E-1465-40EB-807C-9683F468C7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4576B-2140-43E7-BFB0-F5831A5DB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11D51-F37E-434D-A3E5-480CB6E3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2010-09-30T14:29:00Z</cp:lastPrinted>
  <dcterms:created xsi:type="dcterms:W3CDTF">2015-04-20T06:34:00Z</dcterms:created>
  <dcterms:modified xsi:type="dcterms:W3CDTF">2015-09-02T12:08:00Z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